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3BAC" w14:textId="77777777" w:rsidR="0070559F" w:rsidRDefault="0070559F" w:rsidP="007055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6835057"/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S2-2303987</w:t>
      </w:r>
    </w:p>
    <w:p w14:paraId="6D19FF50" w14:textId="77777777" w:rsidR="0070559F" w:rsidRDefault="0070559F" w:rsidP="007055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06731C29" w14:textId="398CE42A" w:rsidR="0070559F" w:rsidRPr="0070559F" w:rsidRDefault="0070559F" w:rsidP="007055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C4D0AFB" w14:textId="77777777" w:rsidR="0070559F" w:rsidRDefault="0070559F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87E384" w14:textId="090BFF4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</w:t>
      </w:r>
      <w:r w:rsidR="00A06009">
        <w:rPr>
          <w:b/>
          <w:noProof/>
          <w:sz w:val="24"/>
        </w:rPr>
        <w:t>68</w:t>
      </w:r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1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4"/>
    <w:bookmarkEnd w:id="5"/>
    <w:bookmarkEnd w:id="6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617F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>TSG SA WG6</w:t>
      </w:r>
    </w:p>
    <w:p w14:paraId="2548326B" w14:textId="382350EF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To: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5DC2ED77" w14:textId="169A4F4D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7" w:name="OLE_LINK45"/>
      <w:bookmarkStart w:id="8" w:name="OLE_LINK46"/>
      <w:r w:rsidRPr="00617FFE">
        <w:rPr>
          <w:rFonts w:ascii="Arial" w:hAnsi="Arial" w:cs="Arial"/>
          <w:b/>
          <w:sz w:val="22"/>
          <w:szCs w:val="22"/>
          <w:lang w:val="fr-FR"/>
        </w:rPr>
        <w:t>Cc: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 xml:space="preserve">TSG SA WG1, TSG SA WG2, TSG SA WG3, 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 WG</w:t>
      </w:r>
      <w:r w:rsidR="00245E22">
        <w:rPr>
          <w:rFonts w:ascii="Arial" w:hAnsi="Arial" w:cs="Arial"/>
          <w:b/>
          <w:sz w:val="22"/>
          <w:szCs w:val="22"/>
          <w:lang w:val="fr-FR"/>
        </w:rPr>
        <w:t>5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, TSG CT</w:t>
      </w:r>
    </w:p>
    <w:bookmarkEnd w:id="7"/>
    <w:bookmarkEnd w:id="8"/>
    <w:p w14:paraId="1A1CC9B8" w14:textId="77777777" w:rsidR="00B97703" w:rsidRPr="00617F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Niranth Amogh</w:t>
      </w:r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7788D1E2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recognizes that SEAL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lastRenderedPageBreak/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EA5F4" w14:textId="77777777" w:rsidR="00746FED" w:rsidRDefault="00746FED">
      <w:pPr>
        <w:spacing w:after="0"/>
      </w:pPr>
      <w:r>
        <w:separator/>
      </w:r>
    </w:p>
  </w:endnote>
  <w:endnote w:type="continuationSeparator" w:id="0">
    <w:p w14:paraId="6906B5E4" w14:textId="77777777" w:rsidR="00746FED" w:rsidRDefault="00746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2099A" w14:textId="77777777" w:rsidR="00746FED" w:rsidRDefault="00746FED">
      <w:pPr>
        <w:spacing w:after="0"/>
      </w:pPr>
      <w:r>
        <w:separator/>
      </w:r>
    </w:p>
  </w:footnote>
  <w:footnote w:type="continuationSeparator" w:id="0">
    <w:p w14:paraId="015D2C49" w14:textId="77777777" w:rsidR="00746FED" w:rsidRDefault="00746F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15734429">
    <w:abstractNumId w:val="7"/>
  </w:num>
  <w:num w:numId="2" w16cid:durableId="1054547940">
    <w:abstractNumId w:val="5"/>
  </w:num>
  <w:num w:numId="3" w16cid:durableId="903830211">
    <w:abstractNumId w:val="4"/>
  </w:num>
  <w:num w:numId="4" w16cid:durableId="784081939">
    <w:abstractNumId w:val="3"/>
  </w:num>
  <w:num w:numId="5" w16cid:durableId="2084064522">
    <w:abstractNumId w:val="2"/>
  </w:num>
  <w:num w:numId="6" w16cid:durableId="36586942">
    <w:abstractNumId w:val="1"/>
  </w:num>
  <w:num w:numId="7" w16cid:durableId="1255358427">
    <w:abstractNumId w:val="0"/>
  </w:num>
  <w:num w:numId="8" w16cid:durableId="20067365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20060"/>
    <w:rsid w:val="00226381"/>
    <w:rsid w:val="00245E22"/>
    <w:rsid w:val="002473B2"/>
    <w:rsid w:val="00266FF2"/>
    <w:rsid w:val="002869FE"/>
    <w:rsid w:val="002E01C1"/>
    <w:rsid w:val="002F1940"/>
    <w:rsid w:val="00322204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0559F"/>
    <w:rsid w:val="007314B5"/>
    <w:rsid w:val="0073766B"/>
    <w:rsid w:val="00746FED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8E0B15"/>
    <w:rsid w:val="009135F7"/>
    <w:rsid w:val="00914CD1"/>
    <w:rsid w:val="00930D40"/>
    <w:rsid w:val="009603F6"/>
    <w:rsid w:val="009963AC"/>
    <w:rsid w:val="0099764C"/>
    <w:rsid w:val="009C01E1"/>
    <w:rsid w:val="00A06009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3624"/>
    <w:rsid w:val="00DC1630"/>
    <w:rsid w:val="00E2241D"/>
    <w:rsid w:val="00E66B90"/>
    <w:rsid w:val="00EE0E52"/>
    <w:rsid w:val="00EE7A4A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2023-04-04T11:04:00Z</dcterms:created>
  <dcterms:modified xsi:type="dcterms:W3CDTF">2023-04-04T11:04:00Z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